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7E2ADE" w14:textId="77777777" w:rsidR="001A6DEA" w:rsidRDefault="001A6DEA" w:rsidP="001A6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RYSPAYN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fl.1417)</w:t>
      </w:r>
    </w:p>
    <w:p w14:paraId="7A3F705E" w14:textId="77777777" w:rsidR="001A6DEA" w:rsidRDefault="001A6DEA" w:rsidP="001A6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Archer.</w:t>
      </w:r>
    </w:p>
    <w:p w14:paraId="6EC6D1AA" w14:textId="77777777" w:rsidR="001A6DEA" w:rsidRDefault="001A6DEA" w:rsidP="001A6DEA">
      <w:pPr>
        <w:pStyle w:val="NoSpacing"/>
        <w:rPr>
          <w:rFonts w:cs="Times New Roman"/>
          <w:szCs w:val="24"/>
        </w:rPr>
      </w:pPr>
    </w:p>
    <w:p w14:paraId="5C6648FD" w14:textId="77777777" w:rsidR="001A6DEA" w:rsidRDefault="001A6DEA" w:rsidP="001A6DEA">
      <w:pPr>
        <w:pStyle w:val="NoSpacing"/>
        <w:rPr>
          <w:rFonts w:cs="Times New Roman"/>
          <w:szCs w:val="24"/>
        </w:rPr>
      </w:pPr>
    </w:p>
    <w:p w14:paraId="5B0AF0D8" w14:textId="77777777" w:rsidR="001A6DEA" w:rsidRDefault="001A6DEA" w:rsidP="001A6DEA">
      <w:pPr>
        <w:pStyle w:val="NoSpacing"/>
        <w:ind w:left="1440" w:hanging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szCs w:val="24"/>
        </w:rPr>
        <w:t>1417</w:t>
      </w:r>
      <w:r>
        <w:rPr>
          <w:rFonts w:cs="Times New Roman"/>
          <w:szCs w:val="24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>He served in France under the command of Humphrey, Duke of Gloucester(q.v.).</w:t>
      </w:r>
    </w:p>
    <w:p w14:paraId="4DC66DA1" w14:textId="77777777" w:rsidR="001A6DEA" w:rsidRDefault="001A6DEA" w:rsidP="001A6DE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6159FE">
        <w:rPr>
          <w:rFonts w:cs="Times New Roman"/>
          <w:color w:val="282B30"/>
          <w:szCs w:val="24"/>
          <w:shd w:val="clear" w:color="auto" w:fill="FFFFFF"/>
        </w:rPr>
        <w:t>(</w:t>
      </w:r>
      <w:r>
        <w:rPr>
          <w:rFonts w:cs="Times New Roman"/>
          <w:color w:val="282B30"/>
          <w:szCs w:val="24"/>
          <w:shd w:val="clear" w:color="auto" w:fill="FFFFFF"/>
        </w:rPr>
        <w:t xml:space="preserve">ref. </w:t>
      </w:r>
      <w:r w:rsidRPr="006159FE">
        <w:rPr>
          <w:rFonts w:cs="Times New Roman"/>
          <w:color w:val="282B30"/>
          <w:szCs w:val="24"/>
          <w:shd w:val="clear" w:color="auto" w:fill="FFFFFF"/>
        </w:rPr>
        <w:t>TNA</w:t>
      </w:r>
      <w:r>
        <w:rPr>
          <w:rFonts w:cs="Times New Roman"/>
          <w:color w:val="282B30"/>
          <w:szCs w:val="24"/>
          <w:shd w:val="clear" w:color="auto" w:fill="FFFFFF"/>
        </w:rPr>
        <w:t>, E101/51/2, m3,</w:t>
      </w:r>
      <w:r w:rsidRPr="006159FE">
        <w:rPr>
          <w:rFonts w:cs="Times New Roman"/>
          <w:color w:val="282B30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cs="Times New Roman"/>
          <w:color w:val="282B30"/>
          <w:szCs w:val="24"/>
          <w:shd w:val="clear" w:color="auto" w:fill="FFFFFF"/>
        </w:rPr>
        <w:t>accessed</w:t>
      </w:r>
    </w:p>
    <w:p w14:paraId="50688730" w14:textId="77777777" w:rsidR="001A6DEA" w:rsidRDefault="001A6DEA" w:rsidP="001A6DE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55172423" w14:textId="77777777" w:rsidR="001A6DEA" w:rsidRDefault="001A6DEA" w:rsidP="001A6DEA">
      <w:pPr>
        <w:pStyle w:val="NoSpacing"/>
        <w:rPr>
          <w:rFonts w:cs="Times New Roman"/>
          <w:szCs w:val="24"/>
        </w:rPr>
      </w:pPr>
    </w:p>
    <w:p w14:paraId="73D23B89" w14:textId="77777777" w:rsidR="001A6DEA" w:rsidRDefault="001A6DEA" w:rsidP="001A6DEA">
      <w:pPr>
        <w:pStyle w:val="NoSpacing"/>
        <w:rPr>
          <w:rFonts w:cs="Times New Roman"/>
          <w:szCs w:val="24"/>
        </w:rPr>
      </w:pPr>
    </w:p>
    <w:p w14:paraId="6342FB64" w14:textId="77777777" w:rsidR="001A6DEA" w:rsidRDefault="001A6DEA" w:rsidP="001A6DEA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7 October 2022</w:t>
      </w:r>
    </w:p>
    <w:p w14:paraId="45F3F49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068CB2" w14:textId="77777777" w:rsidR="001A6DEA" w:rsidRDefault="001A6DEA" w:rsidP="009139A6">
      <w:r>
        <w:separator/>
      </w:r>
    </w:p>
  </w:endnote>
  <w:endnote w:type="continuationSeparator" w:id="0">
    <w:p w14:paraId="0641A7A7" w14:textId="77777777" w:rsidR="001A6DEA" w:rsidRDefault="001A6DE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0FEA3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FF76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070DC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FA646C" w14:textId="77777777" w:rsidR="001A6DEA" w:rsidRDefault="001A6DEA" w:rsidP="009139A6">
      <w:r>
        <w:separator/>
      </w:r>
    </w:p>
  </w:footnote>
  <w:footnote w:type="continuationSeparator" w:id="0">
    <w:p w14:paraId="0BAEC472" w14:textId="77777777" w:rsidR="001A6DEA" w:rsidRDefault="001A6DE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1B4F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38294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A4AAB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DEA"/>
    <w:rsid w:val="000666E0"/>
    <w:rsid w:val="001A6DEA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7AC970"/>
  <w15:chartTrackingRefBased/>
  <w15:docId w15:val="{B3584420-BD01-47D5-BAD8-7372F3ADC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43</Words>
  <Characters>251</Characters>
  <Application>Microsoft Office Word</Application>
  <DocSecurity>0</DocSecurity>
  <Lines>2</Lines>
  <Paragraphs>1</Paragraphs>
  <ScaleCrop>false</ScaleCrop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2022-11-23T20:54:00Z</dcterms:created>
  <dcterms:modified xsi:type="dcterms:W3CDTF">2022-11-23T20:54:00Z</dcterms:modified>
</cp:coreProperties>
</file>